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D2463B">
      <w:pPr>
        <w:spacing w:before="1320" w:after="240" w:line="360" w:lineRule="auto"/>
        <w:jc w:val="center"/>
        <w:rPr>
          <w:rFonts w:cs="Arial"/>
          <w:b/>
          <w:caps/>
          <w:sz w:val="28"/>
          <w:szCs w:val="28"/>
        </w:rPr>
      </w:pPr>
      <w:r w:rsidRPr="00DE50DD">
        <w:rPr>
          <w:rFonts w:cs="Arial"/>
          <w:b/>
          <w:caps/>
          <w:noProof/>
          <w:sz w:val="28"/>
          <w:szCs w:val="28"/>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8D08A1" w:rsidRDefault="00533862" w:rsidP="008D08A1">
                            <w:pPr>
                              <w:spacing w:before="120" w:line="276" w:lineRule="auto"/>
                              <w:rPr>
                                <w:rFonts w:cs="Arial"/>
                                <w:sz w:val="18"/>
                                <w:szCs w:val="18"/>
                              </w:rPr>
                            </w:pPr>
                            <w:proofErr w:type="gramStart"/>
                            <w:r w:rsidRPr="008D08A1">
                              <w:rPr>
                                <w:rFonts w:cs="Arial"/>
                                <w:sz w:val="18"/>
                                <w:szCs w:val="18"/>
                              </w:rPr>
                              <w:t xml:space="preserve">(  </w:t>
                            </w:r>
                            <w:proofErr w:type="gramEnd"/>
                            <w:r w:rsidRPr="008D08A1">
                              <w:rPr>
                                <w:rFonts w:cs="Arial"/>
                                <w:sz w:val="18"/>
                                <w:szCs w:val="18"/>
                              </w:rPr>
                              <w:t xml:space="preserve"> ) Aprovado</w:t>
                            </w:r>
                          </w:p>
                          <w:p w:rsidR="00533862" w:rsidRPr="008D08A1" w:rsidRDefault="00533862" w:rsidP="008D08A1">
                            <w:pPr>
                              <w:spacing w:before="120" w:line="276" w:lineRule="auto"/>
                              <w:rPr>
                                <w:rFonts w:cs="Arial"/>
                                <w:sz w:val="18"/>
                                <w:szCs w:val="18"/>
                              </w:rPr>
                            </w:pPr>
                            <w:proofErr w:type="gramStart"/>
                            <w:r w:rsidRPr="008D08A1">
                              <w:rPr>
                                <w:rFonts w:cs="Arial"/>
                                <w:sz w:val="18"/>
                                <w:szCs w:val="18"/>
                              </w:rPr>
                              <w:t xml:space="preserve">(  </w:t>
                            </w:r>
                            <w:proofErr w:type="gramEnd"/>
                            <w:r w:rsidRPr="008D08A1">
                              <w:rPr>
                                <w:rFonts w:cs="Arial"/>
                                <w:sz w:val="18"/>
                                <w:szCs w:val="18"/>
                              </w:rPr>
                              <w:t xml:space="preserve"> ) Rejeitado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8D08A1" w:rsidRDefault="00533862" w:rsidP="008D08A1">
                      <w:pPr>
                        <w:spacing w:before="120" w:line="276" w:lineRule="auto"/>
                        <w:rPr>
                          <w:rFonts w:cs="Arial"/>
                          <w:sz w:val="18"/>
                          <w:szCs w:val="18"/>
                        </w:rPr>
                      </w:pPr>
                      <w:proofErr w:type="gramStart"/>
                      <w:r w:rsidRPr="008D08A1">
                        <w:rPr>
                          <w:rFonts w:cs="Arial"/>
                          <w:sz w:val="18"/>
                          <w:szCs w:val="18"/>
                        </w:rPr>
                        <w:t xml:space="preserve">(  </w:t>
                      </w:r>
                      <w:proofErr w:type="gramEnd"/>
                      <w:r w:rsidRPr="008D08A1">
                        <w:rPr>
                          <w:rFonts w:cs="Arial"/>
                          <w:sz w:val="18"/>
                          <w:szCs w:val="18"/>
                        </w:rPr>
                        <w:t xml:space="preserve"> ) Aprovado</w:t>
                      </w:r>
                    </w:p>
                    <w:p w:rsidR="00533862" w:rsidRPr="008D08A1" w:rsidRDefault="00533862" w:rsidP="008D08A1">
                      <w:pPr>
                        <w:spacing w:before="120" w:line="276" w:lineRule="auto"/>
                        <w:rPr>
                          <w:rFonts w:cs="Arial"/>
                          <w:sz w:val="18"/>
                          <w:szCs w:val="18"/>
                        </w:rPr>
                      </w:pPr>
                      <w:proofErr w:type="gramStart"/>
                      <w:r w:rsidRPr="008D08A1">
                        <w:rPr>
                          <w:rFonts w:cs="Arial"/>
                          <w:sz w:val="18"/>
                          <w:szCs w:val="18"/>
                        </w:rPr>
                        <w:t xml:space="preserve">(  </w:t>
                      </w:r>
                      <w:proofErr w:type="gramEnd"/>
                      <w:r w:rsidRPr="008D08A1">
                        <w:rPr>
                          <w:rFonts w:cs="Arial"/>
                          <w:sz w:val="18"/>
                          <w:szCs w:val="18"/>
                        </w:rPr>
                        <w:t xml:space="preserve"> ) Rejeitado</w:t>
                      </w:r>
                    </w:p>
                  </w:txbxContent>
                </v:textbox>
                <w10:wrap anchorx="margin" anchory="page"/>
              </v:shape>
            </w:pict>
          </mc:Fallback>
        </mc:AlternateContent>
      </w:r>
      <w:r w:rsidR="00D11D60">
        <w:rPr>
          <w:rFonts w:cs="Arial"/>
          <w:b/>
          <w:caps/>
          <w:noProof/>
          <w:sz w:val="28"/>
          <w:szCs w:val="28"/>
        </w:rPr>
        <w:t>REQUERIMENTO</w:t>
      </w:r>
      <w:r w:rsidR="004E06ED" w:rsidRPr="00FB00FA">
        <w:rPr>
          <w:rFonts w:cs="Arial"/>
          <w:b/>
          <w:caps/>
          <w:sz w:val="28"/>
          <w:szCs w:val="28"/>
        </w:rPr>
        <w:t xml:space="preserve"> nº</w:t>
      </w:r>
      <w:r w:rsidR="00FB00FA">
        <w:rPr>
          <w:rFonts w:cs="Arial"/>
          <w:b/>
          <w:caps/>
          <w:sz w:val="28"/>
          <w:szCs w:val="28"/>
        </w:rPr>
        <w:t xml:space="preserve"> </w:t>
      </w:r>
      <w:r w:rsidR="00AC2A95">
        <w:rPr>
          <w:rFonts w:cs="Arial"/>
          <w:b/>
          <w:caps/>
          <w:sz w:val="28"/>
          <w:szCs w:val="28"/>
        </w:rPr>
        <w:t>50</w:t>
      </w:r>
      <w:r w:rsidR="00F275D0">
        <w:rPr>
          <w:rFonts w:cs="Arial"/>
          <w:b/>
          <w:caps/>
          <w:sz w:val="28"/>
          <w:szCs w:val="28"/>
        </w:rPr>
        <w:t>4</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B00ED0">
        <w:rPr>
          <w:rFonts w:cs="Arial"/>
          <w:b/>
          <w:caps/>
          <w:sz w:val="28"/>
          <w:szCs w:val="28"/>
        </w:rPr>
        <w:t>20</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700086">
        <w:trPr>
          <w:jc w:val="center"/>
        </w:trPr>
        <w:tc>
          <w:tcPr>
            <w:tcW w:w="1063" w:type="dxa"/>
          </w:tcPr>
          <w:p w:rsidR="00150EE2" w:rsidRPr="005A03FA" w:rsidRDefault="00150EE2" w:rsidP="00700086">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vAlign w:val="center"/>
          </w:tcPr>
          <w:p w:rsidR="00150EE2" w:rsidRPr="005A03FA" w:rsidRDefault="00330182" w:rsidP="00891F81">
            <w:pPr>
              <w:tabs>
                <w:tab w:val="left" w:pos="2835"/>
              </w:tabs>
              <w:spacing w:line="276" w:lineRule="auto"/>
              <w:jc w:val="both"/>
              <w:rPr>
                <w:rFonts w:cs="Arial"/>
              </w:rPr>
            </w:pPr>
            <w:r w:rsidRPr="00330182">
              <w:rPr>
                <w:rFonts w:cs="Arial"/>
                <w:sz w:val="20"/>
                <w:szCs w:val="20"/>
              </w:rPr>
              <w:t xml:space="preserve">À </w:t>
            </w:r>
            <w:r w:rsidR="00891F81">
              <w:rPr>
                <w:rFonts w:cs="Arial"/>
                <w:sz w:val="20"/>
                <w:szCs w:val="20"/>
              </w:rPr>
              <w:t>Vivo S/A</w:t>
            </w:r>
            <w:r w:rsidRPr="00330182">
              <w:rPr>
                <w:rFonts w:cs="Arial"/>
                <w:sz w:val="20"/>
                <w:szCs w:val="20"/>
              </w:rPr>
              <w:t xml:space="preserve">, </w:t>
            </w:r>
            <w:r w:rsidR="007C1CFA" w:rsidRPr="007C1CFA">
              <w:rPr>
                <w:rFonts w:cs="Arial"/>
                <w:sz w:val="20"/>
                <w:szCs w:val="20"/>
              </w:rPr>
              <w:t xml:space="preserve">solicitando </w:t>
            </w:r>
            <w:r w:rsidR="00891F81">
              <w:rPr>
                <w:rFonts w:cs="Arial"/>
                <w:sz w:val="20"/>
                <w:szCs w:val="20"/>
              </w:rPr>
              <w:t>providências para solucionar problema enfrentado pelos moradores da Rua Lagoa das Araras, situada no Bairro Lagoa Azul, em Jacareí, onde há cabos da rede de telefonia caídos na altura do nº 130</w:t>
            </w:r>
            <w:r w:rsidRPr="00330182">
              <w:rPr>
                <w:rFonts w:cs="Arial"/>
                <w:sz w:val="20"/>
                <w:szCs w:val="20"/>
              </w:rPr>
              <w:t>.</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700086" w:rsidRDefault="00700086" w:rsidP="00F90BF4">
      <w:pPr>
        <w:tabs>
          <w:tab w:val="left" w:pos="-600"/>
        </w:tabs>
        <w:spacing w:after="120" w:line="324" w:lineRule="auto"/>
        <w:ind w:firstLine="1701"/>
        <w:jc w:val="both"/>
        <w:rPr>
          <w:rFonts w:cs="Arial"/>
        </w:rPr>
      </w:pPr>
      <w:r w:rsidRPr="00691CF5">
        <w:rPr>
          <w:rFonts w:cs="Arial"/>
          <w:b/>
        </w:rPr>
        <w:t>REQUE</w:t>
      </w:r>
      <w:r w:rsidR="00082A84">
        <w:rPr>
          <w:rFonts w:cs="Arial"/>
          <w:b/>
        </w:rPr>
        <w:t>REMOS</w:t>
      </w:r>
      <w:r w:rsidRPr="00691CF5">
        <w:rPr>
          <w:rFonts w:cs="Arial"/>
        </w:rPr>
        <w:t xml:space="preserve"> </w:t>
      </w:r>
      <w:r w:rsidR="005C6797">
        <w:rPr>
          <w:rFonts w:cs="Arial"/>
        </w:rPr>
        <w:t>ao</w:t>
      </w:r>
      <w:r w:rsidRPr="00691CF5">
        <w:rPr>
          <w:rFonts w:cs="Arial"/>
        </w:rPr>
        <w:t xml:space="preserve"> Excelentíssim</w:t>
      </w:r>
      <w:r w:rsidR="005C6797">
        <w:rPr>
          <w:rFonts w:cs="Arial"/>
        </w:rPr>
        <w:t>o</w:t>
      </w:r>
      <w:r w:rsidRPr="00691CF5">
        <w:rPr>
          <w:rFonts w:cs="Arial"/>
        </w:rPr>
        <w:t xml:space="preserve"> Senhor </w:t>
      </w:r>
      <w:smartTag w:uri="schemas-houaiss/mini" w:element="verbetes">
        <w:r w:rsidRPr="00691CF5">
          <w:rPr>
            <w:rFonts w:cs="Arial"/>
          </w:rPr>
          <w:t>Presidente</w:t>
        </w:r>
      </w:smartTag>
      <w:r w:rsidRPr="00691CF5">
        <w:rPr>
          <w:rFonts w:cs="Arial"/>
        </w:rPr>
        <w:t xml:space="preserve"> desta </w:t>
      </w:r>
      <w:smartTag w:uri="schemas-houaiss/mini" w:element="verbetes">
        <w:r w:rsidRPr="00691CF5">
          <w:rPr>
            <w:rFonts w:cs="Arial"/>
          </w:rPr>
          <w:t>Casa</w:t>
        </w:r>
      </w:smartTag>
      <w:r w:rsidRPr="00691CF5">
        <w:rPr>
          <w:rFonts w:cs="Arial"/>
        </w:rPr>
        <w:t xml:space="preserve">, </w:t>
      </w:r>
      <w:smartTag w:uri="schemas-houaiss/mini" w:element="verbetes">
        <w:r w:rsidRPr="00691CF5">
          <w:rPr>
            <w:rFonts w:cs="Arial"/>
          </w:rPr>
          <w:t>ouvido</w:t>
        </w:r>
      </w:smartTag>
      <w:r w:rsidRPr="00691CF5">
        <w:rPr>
          <w:rFonts w:cs="Arial"/>
        </w:rPr>
        <w:t xml:space="preserve"> e </w:t>
      </w:r>
      <w:smartTag w:uri="schemas-houaiss/mini" w:element="verbetes">
        <w:r w:rsidRPr="00691CF5">
          <w:rPr>
            <w:rFonts w:cs="Arial"/>
          </w:rPr>
          <w:t>aprovado</w:t>
        </w:r>
      </w:smartTag>
      <w:r w:rsidRPr="00691CF5">
        <w:rPr>
          <w:rFonts w:cs="Arial"/>
        </w:rPr>
        <w:t xml:space="preserve"> </w:t>
      </w:r>
      <w:smartTag w:uri="schemas-houaiss/acao" w:element="dm">
        <w:r w:rsidRPr="00691CF5">
          <w:rPr>
            <w:rFonts w:cs="Arial"/>
          </w:rPr>
          <w:t>pelo</w:t>
        </w:r>
      </w:smartTag>
      <w:r w:rsidRPr="00691CF5">
        <w:rPr>
          <w:rFonts w:cs="Arial"/>
        </w:rPr>
        <w:t xml:space="preserve"> </w:t>
      </w:r>
      <w:smartTag w:uri="schemas-houaiss/mini" w:element="verbetes">
        <w:r w:rsidRPr="00691CF5">
          <w:rPr>
            <w:rFonts w:cs="Arial"/>
          </w:rPr>
          <w:t>Egrégio</w:t>
        </w:r>
      </w:smartTag>
      <w:r w:rsidRPr="00691CF5">
        <w:rPr>
          <w:rFonts w:cs="Arial"/>
        </w:rPr>
        <w:t xml:space="preserve"> </w:t>
      </w:r>
      <w:smartTag w:uri="schemas-houaiss/mini" w:element="verbetes">
        <w:r w:rsidRPr="00691CF5">
          <w:rPr>
            <w:rFonts w:cs="Arial"/>
          </w:rPr>
          <w:t>Plenário</w:t>
        </w:r>
      </w:smartTag>
      <w:r w:rsidRPr="00691CF5">
        <w:rPr>
          <w:rFonts w:cs="Arial"/>
        </w:rPr>
        <w:t xml:space="preserve">, cumpridas as </w:t>
      </w:r>
      <w:smartTag w:uri="schemas-houaiss/mini" w:element="verbetes">
        <w:r w:rsidRPr="00691CF5">
          <w:rPr>
            <w:rFonts w:cs="Arial"/>
          </w:rPr>
          <w:t>formalidades</w:t>
        </w:r>
      </w:smartTag>
      <w:r w:rsidRPr="00691CF5">
        <w:rPr>
          <w:rFonts w:cs="Arial"/>
        </w:rPr>
        <w:t xml:space="preserve"> </w:t>
      </w:r>
      <w:smartTag w:uri="schemas-houaiss/mini" w:element="verbetes">
        <w:r w:rsidRPr="00691CF5">
          <w:rPr>
            <w:rFonts w:cs="Arial"/>
          </w:rPr>
          <w:t>regimentais</w:t>
        </w:r>
      </w:smartTag>
      <w:r>
        <w:rPr>
          <w:rFonts w:cs="Arial"/>
        </w:rPr>
        <w:t>, seja oficiado</w:t>
      </w:r>
      <w:r w:rsidR="00330182">
        <w:rPr>
          <w:rFonts w:cs="Arial"/>
        </w:rPr>
        <w:t xml:space="preserve"> </w:t>
      </w:r>
      <w:r w:rsidR="00330182" w:rsidRPr="00330182">
        <w:rPr>
          <w:rFonts w:cs="Arial"/>
        </w:rPr>
        <w:t xml:space="preserve">à </w:t>
      </w:r>
      <w:r w:rsidR="00B8473B" w:rsidRPr="00B8473B">
        <w:rPr>
          <w:rFonts w:cs="Arial"/>
        </w:rPr>
        <w:t>Vivo S/A solicitando providências para solucionar problema enfrentado pelos moradores da Rua Lagoa das Araras, situada no Bairro Lagoa Azul, em Jacareí, onde há cabos da rede de telefonia caídos na altura do nº 130</w:t>
      </w:r>
      <w:r w:rsidR="00330182" w:rsidRPr="00330182">
        <w:rPr>
          <w:rFonts w:cs="Arial"/>
        </w:rPr>
        <w:t>.</w:t>
      </w:r>
    </w:p>
    <w:p w:rsidR="009A7F2B" w:rsidRPr="009A7F2B" w:rsidRDefault="009A7F2B" w:rsidP="009A7F2B">
      <w:pPr>
        <w:tabs>
          <w:tab w:val="left" w:pos="-600"/>
        </w:tabs>
        <w:spacing w:after="120" w:line="324" w:lineRule="auto"/>
        <w:ind w:firstLine="1701"/>
        <w:jc w:val="both"/>
        <w:rPr>
          <w:rFonts w:cs="Arial"/>
        </w:rPr>
      </w:pPr>
      <w:r>
        <w:rPr>
          <w:rFonts w:cs="Arial"/>
        </w:rPr>
        <w:t xml:space="preserve">Ressaltamos que temos </w:t>
      </w:r>
      <w:r w:rsidRPr="009A7F2B">
        <w:rPr>
          <w:rFonts w:cs="Arial"/>
        </w:rPr>
        <w:t>receb</w:t>
      </w:r>
      <w:r>
        <w:rPr>
          <w:rFonts w:cs="Arial"/>
        </w:rPr>
        <w:t xml:space="preserve">ido </w:t>
      </w:r>
      <w:r w:rsidRPr="009A7F2B">
        <w:rPr>
          <w:rFonts w:cs="Arial"/>
        </w:rPr>
        <w:t xml:space="preserve">diversas reclamações de moradores </w:t>
      </w:r>
      <w:r w:rsidR="00723E4F">
        <w:rPr>
          <w:rFonts w:cs="Arial"/>
        </w:rPr>
        <w:t xml:space="preserve">a respeito de </w:t>
      </w:r>
      <w:r w:rsidRPr="009A7F2B">
        <w:rPr>
          <w:rFonts w:cs="Arial"/>
        </w:rPr>
        <w:t xml:space="preserve">cabos da rede de telefonia </w:t>
      </w:r>
      <w:r w:rsidR="00723E4F">
        <w:rPr>
          <w:rFonts w:cs="Arial"/>
        </w:rPr>
        <w:t xml:space="preserve">que estão </w:t>
      </w:r>
      <w:r w:rsidRPr="009A7F2B">
        <w:rPr>
          <w:rFonts w:cs="Arial"/>
        </w:rPr>
        <w:t>caído</w:t>
      </w:r>
      <w:r>
        <w:rPr>
          <w:rFonts w:cs="Arial"/>
        </w:rPr>
        <w:t>s</w:t>
      </w:r>
      <w:r w:rsidRPr="009A7F2B">
        <w:rPr>
          <w:rFonts w:cs="Arial"/>
        </w:rPr>
        <w:t xml:space="preserve"> </w:t>
      </w:r>
      <w:r>
        <w:rPr>
          <w:rFonts w:cs="Arial"/>
        </w:rPr>
        <w:t>há</w:t>
      </w:r>
      <w:r w:rsidRPr="009A7F2B">
        <w:rPr>
          <w:rFonts w:cs="Arial"/>
        </w:rPr>
        <w:t xml:space="preserve"> mais de 30 dias </w:t>
      </w:r>
      <w:r>
        <w:rPr>
          <w:rFonts w:cs="Arial"/>
        </w:rPr>
        <w:t xml:space="preserve">no </w:t>
      </w:r>
      <w:r w:rsidR="00723E4F">
        <w:rPr>
          <w:rFonts w:cs="Arial"/>
        </w:rPr>
        <w:t xml:space="preserve">referido </w:t>
      </w:r>
      <w:r>
        <w:rPr>
          <w:rFonts w:cs="Arial"/>
        </w:rPr>
        <w:t>local</w:t>
      </w:r>
      <w:r w:rsidR="00723E4F">
        <w:rPr>
          <w:rFonts w:cs="Arial"/>
        </w:rPr>
        <w:t xml:space="preserve">. A situação traz riscos para as </w:t>
      </w:r>
      <w:r w:rsidRPr="009A7F2B">
        <w:rPr>
          <w:rFonts w:cs="Arial"/>
        </w:rPr>
        <w:t xml:space="preserve">crianças </w:t>
      </w:r>
      <w:r w:rsidR="00723E4F">
        <w:rPr>
          <w:rFonts w:cs="Arial"/>
        </w:rPr>
        <w:t xml:space="preserve">que </w:t>
      </w:r>
      <w:r w:rsidRPr="009A7F2B">
        <w:rPr>
          <w:rFonts w:cs="Arial"/>
        </w:rPr>
        <w:t xml:space="preserve">brincam </w:t>
      </w:r>
      <w:r>
        <w:rPr>
          <w:rFonts w:cs="Arial"/>
        </w:rPr>
        <w:t xml:space="preserve">nas </w:t>
      </w:r>
      <w:r w:rsidRPr="009A7F2B">
        <w:rPr>
          <w:rFonts w:cs="Arial"/>
        </w:rPr>
        <w:t>pr</w:t>
      </w:r>
      <w:r>
        <w:rPr>
          <w:rFonts w:cs="Arial"/>
        </w:rPr>
        <w:t xml:space="preserve">oximidades </w:t>
      </w:r>
      <w:r w:rsidRPr="009A7F2B">
        <w:rPr>
          <w:rFonts w:cs="Arial"/>
        </w:rPr>
        <w:t xml:space="preserve">e </w:t>
      </w:r>
      <w:r w:rsidR="00723E4F">
        <w:rPr>
          <w:rFonts w:cs="Arial"/>
        </w:rPr>
        <w:t xml:space="preserve">também </w:t>
      </w:r>
      <w:r w:rsidRPr="009A7F2B">
        <w:rPr>
          <w:rFonts w:cs="Arial"/>
        </w:rPr>
        <w:t>aos pedestres que são impedidos de a</w:t>
      </w:r>
      <w:bookmarkStart w:id="0" w:name="_GoBack"/>
      <w:bookmarkEnd w:id="0"/>
      <w:r w:rsidRPr="009A7F2B">
        <w:rPr>
          <w:rFonts w:cs="Arial"/>
        </w:rPr>
        <w:t xml:space="preserve">ndar </w:t>
      </w:r>
      <w:r w:rsidR="00723E4F">
        <w:rPr>
          <w:rFonts w:cs="Arial"/>
        </w:rPr>
        <w:t xml:space="preserve">de forma segura </w:t>
      </w:r>
      <w:r>
        <w:rPr>
          <w:rFonts w:cs="Arial"/>
        </w:rPr>
        <w:t>pela calçada</w:t>
      </w:r>
      <w:r w:rsidR="00723E4F">
        <w:rPr>
          <w:rFonts w:cs="Arial"/>
        </w:rPr>
        <w:t xml:space="preserve"> tendo em vista que </w:t>
      </w:r>
      <w:r>
        <w:rPr>
          <w:rFonts w:cs="Arial"/>
        </w:rPr>
        <w:t>o</w:t>
      </w:r>
      <w:r w:rsidRPr="009A7F2B">
        <w:rPr>
          <w:rFonts w:cs="Arial"/>
        </w:rPr>
        <w:t xml:space="preserve">s cabos </w:t>
      </w:r>
      <w:r>
        <w:rPr>
          <w:rFonts w:cs="Arial"/>
        </w:rPr>
        <w:t>estão o</w:t>
      </w:r>
      <w:r w:rsidRPr="009A7F2B">
        <w:rPr>
          <w:rFonts w:cs="Arial"/>
        </w:rPr>
        <w:t>bs</w:t>
      </w:r>
      <w:r>
        <w:rPr>
          <w:rFonts w:cs="Arial"/>
        </w:rPr>
        <w:t>truindo a passagem</w:t>
      </w:r>
      <w:r w:rsidRPr="009A7F2B">
        <w:rPr>
          <w:rFonts w:cs="Arial"/>
        </w:rPr>
        <w:t>.</w:t>
      </w:r>
    </w:p>
    <w:p w:rsidR="00037600" w:rsidRDefault="009A7F2B" w:rsidP="009A7F2B">
      <w:pPr>
        <w:tabs>
          <w:tab w:val="left" w:pos="-600"/>
        </w:tabs>
        <w:spacing w:after="120" w:line="324" w:lineRule="auto"/>
        <w:ind w:firstLine="1701"/>
        <w:jc w:val="both"/>
        <w:rPr>
          <w:rFonts w:cs="Arial"/>
        </w:rPr>
      </w:pPr>
      <w:r w:rsidRPr="009A7F2B">
        <w:rPr>
          <w:rFonts w:cs="Arial"/>
        </w:rPr>
        <w:t>Diante do ocorrido, solicitamos a tomada d</w:t>
      </w:r>
      <w:r w:rsidR="00E12BB5">
        <w:rPr>
          <w:rFonts w:cs="Arial"/>
        </w:rPr>
        <w:t>as</w:t>
      </w:r>
      <w:r w:rsidRPr="009A7F2B">
        <w:rPr>
          <w:rFonts w:cs="Arial"/>
        </w:rPr>
        <w:t xml:space="preserve"> providências cabíveis com a máxima urgência</w:t>
      </w:r>
      <w:r w:rsidR="00E12BB5">
        <w:rPr>
          <w:rFonts w:cs="Arial"/>
        </w:rPr>
        <w:t>.</w:t>
      </w:r>
    </w:p>
    <w:p w:rsidR="00700086" w:rsidRDefault="00700086" w:rsidP="00F90BF4">
      <w:pPr>
        <w:tabs>
          <w:tab w:val="left" w:pos="-600"/>
        </w:tabs>
        <w:spacing w:after="120" w:line="324" w:lineRule="auto"/>
        <w:ind w:firstLine="1701"/>
        <w:jc w:val="both"/>
        <w:rPr>
          <w:rFonts w:cs="Arial"/>
        </w:rPr>
      </w:pPr>
      <w:r w:rsidRPr="00691CF5">
        <w:rPr>
          <w:rFonts w:cs="Arial"/>
        </w:rPr>
        <w:t>Assim sendo, mui respeitosamente recorr</w:t>
      </w:r>
      <w:r w:rsidR="0061546E">
        <w:rPr>
          <w:rFonts w:cs="Arial"/>
        </w:rPr>
        <w:t>emos</w:t>
      </w:r>
      <w:r w:rsidRPr="00691CF5">
        <w:rPr>
          <w:rFonts w:cs="Arial"/>
        </w:rPr>
        <w:t xml:space="preserve"> à compreensão e aos préstimos </w:t>
      </w:r>
      <w:r w:rsidR="00A13270">
        <w:rPr>
          <w:rFonts w:cs="Arial"/>
        </w:rPr>
        <w:t xml:space="preserve">da </w:t>
      </w:r>
      <w:r w:rsidR="00B8473B" w:rsidRPr="00B8473B">
        <w:rPr>
          <w:rFonts w:cs="Arial"/>
        </w:rPr>
        <w:t>Vivo S/A</w:t>
      </w:r>
      <w:r w:rsidRPr="00562194">
        <w:rPr>
          <w:rFonts w:cs="Arial"/>
        </w:rPr>
        <w:t xml:space="preserve"> </w:t>
      </w:r>
      <w:r w:rsidRPr="00691CF5">
        <w:rPr>
          <w:rFonts w:cs="Arial"/>
        </w:rPr>
        <w:t>e, antecipando agradecimento pela atenção dispensada, subscrev</w:t>
      </w:r>
      <w:r w:rsidR="0061546E">
        <w:rPr>
          <w:rFonts w:cs="Arial"/>
        </w:rPr>
        <w:t>emos</w:t>
      </w:r>
      <w:r w:rsidRPr="00691CF5">
        <w:rPr>
          <w:rFonts w:cs="Arial"/>
        </w:rPr>
        <w:t>.</w:t>
      </w:r>
    </w:p>
    <w:p w:rsidR="00330182" w:rsidRDefault="00700086" w:rsidP="00E021A6">
      <w:pPr>
        <w:tabs>
          <w:tab w:val="left" w:pos="-600"/>
          <w:tab w:val="left" w:pos="4508"/>
        </w:tabs>
        <w:spacing w:before="240" w:after="240" w:line="324" w:lineRule="auto"/>
        <w:ind w:firstLine="1701"/>
        <w:jc w:val="both"/>
        <w:rPr>
          <w:rFonts w:cs="Arial"/>
        </w:rPr>
      </w:pPr>
      <w:smartTag w:uri="schemas-houaiss/mini" w:element="verbetes">
        <w:r w:rsidRPr="00691CF5">
          <w:rPr>
            <w:rFonts w:cs="Arial"/>
          </w:rPr>
          <w:t>Sala</w:t>
        </w:r>
      </w:smartTag>
      <w:r w:rsidRPr="00691CF5">
        <w:rPr>
          <w:rFonts w:cs="Arial"/>
        </w:rPr>
        <w:t xml:space="preserve"> das </w:t>
      </w:r>
      <w:smartTag w:uri="schemas-houaiss/mini" w:element="verbetes">
        <w:r w:rsidRPr="00691CF5">
          <w:rPr>
            <w:rFonts w:cs="Arial"/>
          </w:rPr>
          <w:t>Sessões</w:t>
        </w:r>
      </w:smartTag>
      <w:r w:rsidRPr="00691CF5">
        <w:rPr>
          <w:rFonts w:cs="Arial"/>
        </w:rPr>
        <w:t>,</w:t>
      </w:r>
      <w:r>
        <w:rPr>
          <w:rFonts w:cs="Arial"/>
        </w:rPr>
        <w:t xml:space="preserve"> </w:t>
      </w:r>
      <w:r w:rsidR="006801F6">
        <w:rPr>
          <w:rFonts w:cs="Arial"/>
        </w:rPr>
        <w:t>2</w:t>
      </w:r>
      <w:r w:rsidR="00330182">
        <w:rPr>
          <w:rFonts w:cs="Arial"/>
        </w:rPr>
        <w:t xml:space="preserve"> de </w:t>
      </w:r>
      <w:r w:rsidR="00B8473B">
        <w:rPr>
          <w:rFonts w:cs="Arial"/>
        </w:rPr>
        <w:t>dez</w:t>
      </w:r>
      <w:r w:rsidR="006A076B">
        <w:rPr>
          <w:rFonts w:cs="Arial"/>
        </w:rPr>
        <w:t>em</w:t>
      </w:r>
      <w:r w:rsidR="00014B75">
        <w:rPr>
          <w:rFonts w:cs="Arial"/>
        </w:rPr>
        <w:t>bro</w:t>
      </w:r>
      <w:r w:rsidR="00EB73BD">
        <w:rPr>
          <w:rFonts w:cs="Arial"/>
        </w:rPr>
        <w:t xml:space="preserve"> de 2020</w:t>
      </w:r>
      <w:r w:rsidR="00330182">
        <w:rPr>
          <w:rFonts w:cs="Arial"/>
        </w:rPr>
        <w:t>.</w:t>
      </w:r>
    </w:p>
    <w:p w:rsidR="00330182" w:rsidRDefault="00330182" w:rsidP="00E021A6">
      <w:pPr>
        <w:tabs>
          <w:tab w:val="left" w:pos="-600"/>
          <w:tab w:val="left" w:pos="4508"/>
        </w:tabs>
        <w:spacing w:before="240" w:after="240" w:line="324" w:lineRule="auto"/>
        <w:ind w:firstLine="1701"/>
        <w:jc w:val="both"/>
        <w:rPr>
          <w:rFonts w:cs="Arial"/>
        </w:rPr>
      </w:pPr>
    </w:p>
    <w:p w:rsidR="00330182" w:rsidRDefault="00330182" w:rsidP="00E021A6">
      <w:pPr>
        <w:tabs>
          <w:tab w:val="left" w:pos="-600"/>
          <w:tab w:val="left" w:pos="4508"/>
        </w:tabs>
        <w:spacing w:before="240" w:after="240" w:line="324" w:lineRule="auto"/>
        <w:ind w:firstLine="1701"/>
        <w:jc w:val="both"/>
        <w:rPr>
          <w:rFonts w:cs="Arial"/>
        </w:rPr>
      </w:pPr>
    </w:p>
    <w:p w:rsidR="00330182" w:rsidRPr="00A34F2C" w:rsidRDefault="00330182" w:rsidP="00A34F2C">
      <w:pPr>
        <w:jc w:val="center"/>
        <w:rPr>
          <w:b/>
          <w:smallCaps/>
        </w:rPr>
      </w:pPr>
      <w:r w:rsidRPr="00A34F2C">
        <w:rPr>
          <w:b/>
          <w:smallCaps/>
        </w:rPr>
        <w:t>VALMIR DO PARQUE MEIA LUA</w:t>
      </w:r>
    </w:p>
    <w:p w:rsidR="001A23CF" w:rsidRDefault="00330182" w:rsidP="00B71DD5">
      <w:pPr>
        <w:jc w:val="center"/>
      </w:pPr>
      <w:r>
        <w:t xml:space="preserve">Vereador </w:t>
      </w:r>
      <w:r w:rsidR="008E29E2">
        <w:t>–</w:t>
      </w:r>
      <w:r>
        <w:t xml:space="preserve"> D</w:t>
      </w:r>
      <w:r w:rsidR="00C55804">
        <w:t>EM</w:t>
      </w:r>
    </w:p>
    <w:sectPr w:rsidR="001A23CF"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486" w:rsidRDefault="00766486">
      <w:r>
        <w:separator/>
      </w:r>
    </w:p>
  </w:endnote>
  <w:endnote w:type="continuationSeparator" w:id="0">
    <w:p w:rsidR="00766486" w:rsidRDefault="0076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EF5F71" w:rsidRDefault="00EF5F71" w:rsidP="00EF5F71">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486" w:rsidRDefault="00766486">
      <w:r>
        <w:separator/>
      </w:r>
    </w:p>
  </w:footnote>
  <w:footnote w:type="continuationSeparator" w:id="0">
    <w:p w:rsidR="00766486" w:rsidRDefault="00766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5FC" w:rsidRDefault="008365FC" w:rsidP="007E3F69">
    <w:pPr>
      <w:tabs>
        <w:tab w:val="left" w:pos="2835"/>
      </w:tabs>
      <w:jc w:val="right"/>
      <w:rPr>
        <w:rFonts w:cs="Arial"/>
        <w:b/>
        <w:sz w:val="20"/>
        <w:szCs w:val="20"/>
        <w:u w:val="single"/>
      </w:rPr>
    </w:pPr>
  </w:p>
  <w:p w:rsidR="00D2072E" w:rsidRPr="00317C1A" w:rsidRDefault="00D11D60" w:rsidP="007E3F69">
    <w:pPr>
      <w:tabs>
        <w:tab w:val="left" w:pos="2835"/>
      </w:tabs>
      <w:jc w:val="right"/>
      <w:rPr>
        <w:sz w:val="20"/>
        <w:szCs w:val="20"/>
      </w:rPr>
    </w:pPr>
    <w:r>
      <w:rPr>
        <w:rFonts w:cs="Arial"/>
        <w:b/>
        <w:sz w:val="20"/>
        <w:szCs w:val="20"/>
        <w:u w:val="single"/>
      </w:rPr>
      <w:t>Requerimento</w:t>
    </w:r>
    <w:r w:rsidR="00347D5E" w:rsidRPr="00317C1A">
      <w:rPr>
        <w:rFonts w:cs="Arial"/>
        <w:b/>
        <w:sz w:val="20"/>
        <w:szCs w:val="20"/>
        <w:u w:val="single"/>
      </w:rPr>
      <w:t xml:space="preserve"> </w:t>
    </w:r>
    <w:r w:rsidR="00A349F1" w:rsidRPr="00317C1A">
      <w:rPr>
        <w:rFonts w:cs="Arial"/>
        <w:b/>
        <w:sz w:val="20"/>
        <w:szCs w:val="20"/>
        <w:u w:val="single"/>
      </w:rPr>
      <w:t>nº</w:t>
    </w:r>
    <w:r w:rsidR="00BB3F3E" w:rsidRPr="00317C1A">
      <w:rPr>
        <w:rFonts w:cs="Arial"/>
        <w:b/>
        <w:sz w:val="20"/>
        <w:szCs w:val="20"/>
        <w:u w:val="single"/>
      </w:rPr>
      <w:t xml:space="preserve"> </w:t>
    </w:r>
    <w:r w:rsidR="00E366D4">
      <w:rPr>
        <w:rFonts w:cs="Arial"/>
        <w:b/>
        <w:sz w:val="20"/>
        <w:szCs w:val="20"/>
        <w:u w:val="single"/>
      </w:rPr>
      <w:t>4</w:t>
    </w:r>
    <w:r w:rsidR="0049690F">
      <w:rPr>
        <w:rFonts w:cs="Arial"/>
        <w:b/>
        <w:sz w:val="20"/>
        <w:szCs w:val="20"/>
        <w:u w:val="single"/>
      </w:rPr>
      <w:t>99</w:t>
    </w:r>
    <w:r w:rsidR="00BB3F3E" w:rsidRPr="00317C1A">
      <w:rPr>
        <w:rFonts w:cs="Arial"/>
        <w:b/>
        <w:sz w:val="20"/>
        <w:szCs w:val="20"/>
        <w:u w:val="single"/>
      </w:rPr>
      <w:t>/</w:t>
    </w:r>
    <w:r w:rsidR="006F4E64" w:rsidRPr="00317C1A">
      <w:rPr>
        <w:rFonts w:cs="Arial"/>
        <w:b/>
        <w:sz w:val="20"/>
        <w:szCs w:val="20"/>
        <w:u w:val="single"/>
      </w:rPr>
      <w:t>20</w:t>
    </w:r>
    <w:r w:rsidR="008E29E2">
      <w:rPr>
        <w:rFonts w:cs="Arial"/>
        <w:b/>
        <w:sz w:val="20"/>
        <w:szCs w:val="20"/>
        <w:u w:val="single"/>
      </w:rPr>
      <w:t>20</w:t>
    </w:r>
    <w:r w:rsidR="00330182" w:rsidRPr="00330182">
      <w:rPr>
        <w:rFonts w:cs="Arial"/>
        <w:b/>
        <w:sz w:val="20"/>
        <w:szCs w:val="20"/>
        <w:u w:val="single"/>
      </w:rPr>
      <w:t xml:space="preserve"> </w:t>
    </w:r>
    <w:r w:rsidR="00342AF4">
      <w:rPr>
        <w:rFonts w:cs="Arial"/>
        <w:b/>
        <w:sz w:val="20"/>
        <w:szCs w:val="20"/>
        <w:u w:val="single"/>
      </w:rPr>
      <w:t>–</w:t>
    </w:r>
    <w:r w:rsidR="00330182" w:rsidRPr="00330182">
      <w:rPr>
        <w:rFonts w:cs="Arial"/>
        <w:b/>
        <w:sz w:val="20"/>
        <w:szCs w:val="20"/>
        <w:u w:val="single"/>
      </w:rPr>
      <w:t xml:space="preserve"> V</w:t>
    </w:r>
    <w:r w:rsidR="00342AF4">
      <w:rPr>
        <w:rFonts w:cs="Arial"/>
        <w:b/>
        <w:sz w:val="20"/>
        <w:szCs w:val="20"/>
        <w:u w:val="single"/>
      </w:rPr>
      <w:t xml:space="preserve">ereador Valmir do Parque Meia Lua </w:t>
    </w:r>
    <w:r w:rsidR="00A349F1" w:rsidRPr="00317C1A">
      <w:rPr>
        <w:rFonts w:cs="Arial"/>
        <w:b/>
        <w:sz w:val="20"/>
        <w:szCs w:val="20"/>
        <w:u w:val="single"/>
      </w:rPr>
      <w:t xml:space="preserve">- 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B8473B">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B8473B">
      <w:rPr>
        <w:rFonts w:cs="Arial"/>
        <w:b/>
        <w:noProof/>
        <w:sz w:val="20"/>
        <w:szCs w:val="20"/>
        <w:u w:val="single"/>
      </w:rPr>
      <w:t>2</w:t>
    </w:r>
    <w:r w:rsidR="00A349F1" w:rsidRPr="00317C1A">
      <w:rPr>
        <w:rFonts w:cs="Arial"/>
        <w:b/>
        <w:sz w:val="20"/>
        <w:szCs w:val="20"/>
        <w:u w:val="single"/>
      </w:rPr>
      <w:fldChar w:fldCharType="end"/>
    </w:r>
    <w:r w:rsidR="00094490" w:rsidRPr="00317C1A">
      <w:rPr>
        <w:noProof/>
        <w:sz w:val="20"/>
        <w:szCs w:val="20"/>
      </w:rPr>
      <mc:AlternateContent>
        <mc:Choice Requires="wps">
          <w:drawing>
            <wp:anchor distT="0" distB="0" distL="114300" distR="114300" simplePos="0" relativeHeight="251657216" behindDoc="0" locked="0" layoutInCell="0" allowOverlap="1" wp14:anchorId="58F9BDE1" wp14:editId="7FF64690">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30208B">
                          <w:pPr>
                            <w:jc w:val="center"/>
                            <w:rPr>
                              <w:rFonts w:asciiTheme="minorHAnsi" w:hAnsiTheme="minorHAnsi" w:cstheme="minorHAnsi"/>
                              <w:spacing w:val="20"/>
                              <w:sz w:val="14"/>
                              <w:szCs w:val="14"/>
                            </w:rPr>
                          </w:pPr>
                          <w:r>
                            <w:rPr>
                              <w:rFonts w:asciiTheme="minorHAnsi" w:hAnsiTheme="minorHAnsi" w:cstheme="minorHAnsi"/>
                              <w:spacing w:val="20"/>
                              <w:sz w:val="14"/>
                              <w:szCs w:val="14"/>
                            </w:rPr>
                            <w:t>F</w:t>
                          </w:r>
                          <w:r w:rsidR="004131CC">
                            <w:rPr>
                              <w:rFonts w:asciiTheme="minorHAnsi" w:hAnsiTheme="minorHAnsi" w:cstheme="minorHAnsi"/>
                              <w:spacing w:val="20"/>
                              <w:sz w:val="14"/>
                              <w:szCs w:val="14"/>
                            </w:rPr>
                            <w:t>S</w:t>
                          </w:r>
                          <w:r>
                            <w:rPr>
                              <w:rFonts w:asciiTheme="minorHAnsi" w:hAnsiTheme="minorHAnsi" w:cstheme="minorHAnsi"/>
                              <w:spacing w:val="20"/>
                              <w:sz w:val="14"/>
                              <w:szCs w:val="14"/>
                            </w:rPr>
                            <w:t>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9BDE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30208B">
                    <w:pPr>
                      <w:jc w:val="center"/>
                      <w:rPr>
                        <w:rFonts w:asciiTheme="minorHAnsi" w:hAnsiTheme="minorHAnsi" w:cstheme="minorHAnsi"/>
                        <w:spacing w:val="20"/>
                        <w:sz w:val="14"/>
                        <w:szCs w:val="14"/>
                      </w:rPr>
                    </w:pPr>
                    <w:r>
                      <w:rPr>
                        <w:rFonts w:asciiTheme="minorHAnsi" w:hAnsiTheme="minorHAnsi" w:cstheme="minorHAnsi"/>
                        <w:spacing w:val="20"/>
                        <w:sz w:val="14"/>
                        <w:szCs w:val="14"/>
                      </w:rPr>
                      <w:t>F</w:t>
                    </w:r>
                    <w:r w:rsidR="004131CC">
                      <w:rPr>
                        <w:rFonts w:asciiTheme="minorHAnsi" w:hAnsiTheme="minorHAnsi" w:cstheme="minorHAnsi"/>
                        <w:spacing w:val="20"/>
                        <w:sz w:val="14"/>
                        <w:szCs w:val="14"/>
                      </w:rPr>
                      <w:t>S</w:t>
                    </w:r>
                    <w:r>
                      <w:rPr>
                        <w:rFonts w:asciiTheme="minorHAnsi" w:hAnsiTheme="minorHAnsi" w:cstheme="minorHAnsi"/>
                        <w:spacing w:val="20"/>
                        <w:sz w:val="14"/>
                        <w:szCs w:val="14"/>
                      </w:rPr>
                      <w:t>L</w:t>
                    </w:r>
                  </w:p>
                </w:txbxContent>
              </v:textbox>
              <w10:wrap anchory="page"/>
            </v:shape>
          </w:pict>
        </mc:Fallback>
      </mc:AlternateContent>
    </w:r>
    <w:r w:rsidR="00094490" w:rsidRPr="00317C1A">
      <w:rPr>
        <w:noProof/>
        <w:sz w:val="20"/>
        <w:szCs w:val="20"/>
      </w:rPr>
      <mc:AlternateContent>
        <mc:Choice Requires="wps">
          <w:drawing>
            <wp:anchor distT="0" distB="0" distL="114300" distR="114300" simplePos="0" relativeHeight="251636736" behindDoc="0" locked="0" layoutInCell="0" allowOverlap="1" wp14:anchorId="25FDFCBF" wp14:editId="1BD5FD96">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DFCBF"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rPr>
      <w:drawing>
        <wp:anchor distT="0" distB="0" distL="114300" distR="114300" simplePos="0" relativeHeight="251698176" behindDoc="0" locked="0" layoutInCell="0" allowOverlap="1" wp14:anchorId="7B6E20EE" wp14:editId="4AF24891">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rPr>
      <mc:AlternateContent>
        <mc:Choice Requires="wps">
          <w:drawing>
            <wp:anchor distT="0" distB="0" distL="114300" distR="114300" simplePos="0" relativeHeight="251676672" behindDoc="0" locked="0" layoutInCell="0" allowOverlap="1" wp14:anchorId="06650360" wp14:editId="6C3F385D">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30208B"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F</w:t>
                          </w:r>
                          <w:r w:rsidR="00E810B0">
                            <w:rPr>
                              <w:rFonts w:asciiTheme="minorHAnsi" w:hAnsiTheme="minorHAnsi" w:cstheme="minorHAnsi"/>
                              <w:spacing w:val="20"/>
                              <w:sz w:val="14"/>
                              <w:szCs w:val="14"/>
                            </w:rPr>
                            <w:t>S</w:t>
                          </w:r>
                          <w:r>
                            <w:rPr>
                              <w:rFonts w:asciiTheme="minorHAnsi" w:hAnsiTheme="minorHAnsi" w:cstheme="minorHAnsi"/>
                              <w:spacing w:val="20"/>
                              <w:sz w:val="14"/>
                              <w:szCs w:val="14"/>
                            </w:rPr>
                            <w:t>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50360"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30208B"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F</w:t>
                    </w:r>
                    <w:r w:rsidR="00E810B0">
                      <w:rPr>
                        <w:rFonts w:asciiTheme="minorHAnsi" w:hAnsiTheme="minorHAnsi" w:cstheme="minorHAnsi"/>
                        <w:spacing w:val="20"/>
                        <w:sz w:val="14"/>
                        <w:szCs w:val="14"/>
                      </w:rPr>
                      <w:t>S</w:t>
                    </w:r>
                    <w:r>
                      <w:rPr>
                        <w:rFonts w:asciiTheme="minorHAnsi" w:hAnsiTheme="minorHAnsi" w:cstheme="minorHAnsi"/>
                        <w:spacing w:val="20"/>
                        <w:sz w:val="14"/>
                        <w:szCs w:val="14"/>
                      </w:rPr>
                      <w:t>L</w:t>
                    </w:r>
                  </w:p>
                </w:txbxContent>
              </v:textbox>
            </v:shape>
          </w:pict>
        </mc:Fallback>
      </mc:AlternateContent>
    </w:r>
    <w:r>
      <w:rPr>
        <w:noProof/>
      </w:rPr>
      <mc:AlternateContent>
        <mc:Choice Requires="wps">
          <w:drawing>
            <wp:anchor distT="0" distB="0" distL="114300" distR="114300" simplePos="0" relativeHeight="251615232" behindDoc="0" locked="0" layoutInCell="0" allowOverlap="1" wp14:anchorId="5062345B" wp14:editId="627F688A">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2345B"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rPr>
      <w:drawing>
        <wp:anchor distT="0" distB="0" distL="114300" distR="114300" simplePos="0" relativeHeight="251717632" behindDoc="0" locked="0" layoutInCell="0" allowOverlap="1" wp14:anchorId="4CDA5C09" wp14:editId="7009A04E">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0072"/>
    <w:rsid w:val="00001DF8"/>
    <w:rsid w:val="000101F8"/>
    <w:rsid w:val="00012789"/>
    <w:rsid w:val="00012FCC"/>
    <w:rsid w:val="00014B75"/>
    <w:rsid w:val="00015B0E"/>
    <w:rsid w:val="00016990"/>
    <w:rsid w:val="00021620"/>
    <w:rsid w:val="00024FD3"/>
    <w:rsid w:val="000256B7"/>
    <w:rsid w:val="00025DBF"/>
    <w:rsid w:val="00034C37"/>
    <w:rsid w:val="00037600"/>
    <w:rsid w:val="00040C2E"/>
    <w:rsid w:val="00042AD0"/>
    <w:rsid w:val="00043D23"/>
    <w:rsid w:val="0004456D"/>
    <w:rsid w:val="000456D5"/>
    <w:rsid w:val="00051184"/>
    <w:rsid w:val="00054AF6"/>
    <w:rsid w:val="00056288"/>
    <w:rsid w:val="0006385E"/>
    <w:rsid w:val="000653FE"/>
    <w:rsid w:val="00067F6F"/>
    <w:rsid w:val="00081265"/>
    <w:rsid w:val="00082A84"/>
    <w:rsid w:val="00085A27"/>
    <w:rsid w:val="00086441"/>
    <w:rsid w:val="0009078A"/>
    <w:rsid w:val="000911F8"/>
    <w:rsid w:val="000941CF"/>
    <w:rsid w:val="00094490"/>
    <w:rsid w:val="00095258"/>
    <w:rsid w:val="000958D5"/>
    <w:rsid w:val="00097CAE"/>
    <w:rsid w:val="000A48B0"/>
    <w:rsid w:val="000A4DCE"/>
    <w:rsid w:val="000B0DD3"/>
    <w:rsid w:val="000B4E23"/>
    <w:rsid w:val="000B563C"/>
    <w:rsid w:val="000B6924"/>
    <w:rsid w:val="000B70B0"/>
    <w:rsid w:val="000C65C7"/>
    <w:rsid w:val="000D54AA"/>
    <w:rsid w:val="000D722A"/>
    <w:rsid w:val="000E5953"/>
    <w:rsid w:val="000F4D28"/>
    <w:rsid w:val="000F4DB6"/>
    <w:rsid w:val="000F515A"/>
    <w:rsid w:val="000F6251"/>
    <w:rsid w:val="000F78C8"/>
    <w:rsid w:val="00100171"/>
    <w:rsid w:val="00105208"/>
    <w:rsid w:val="00106F15"/>
    <w:rsid w:val="001070D1"/>
    <w:rsid w:val="001105F6"/>
    <w:rsid w:val="001126F8"/>
    <w:rsid w:val="0011299F"/>
    <w:rsid w:val="00114ACE"/>
    <w:rsid w:val="0012017F"/>
    <w:rsid w:val="00132FBF"/>
    <w:rsid w:val="00134253"/>
    <w:rsid w:val="001352ED"/>
    <w:rsid w:val="00135386"/>
    <w:rsid w:val="0013594B"/>
    <w:rsid w:val="00135FB6"/>
    <w:rsid w:val="00142542"/>
    <w:rsid w:val="0014591F"/>
    <w:rsid w:val="00145CFA"/>
    <w:rsid w:val="00145E9B"/>
    <w:rsid w:val="00150B23"/>
    <w:rsid w:val="00150EE2"/>
    <w:rsid w:val="00166DBF"/>
    <w:rsid w:val="00167DDC"/>
    <w:rsid w:val="00172E81"/>
    <w:rsid w:val="0017400A"/>
    <w:rsid w:val="00181CD2"/>
    <w:rsid w:val="0018261B"/>
    <w:rsid w:val="00190964"/>
    <w:rsid w:val="00190BDD"/>
    <w:rsid w:val="00193505"/>
    <w:rsid w:val="00194E3B"/>
    <w:rsid w:val="00195788"/>
    <w:rsid w:val="00197536"/>
    <w:rsid w:val="001A01DB"/>
    <w:rsid w:val="001A0277"/>
    <w:rsid w:val="001A09F2"/>
    <w:rsid w:val="001A1454"/>
    <w:rsid w:val="001A23CF"/>
    <w:rsid w:val="001A2A88"/>
    <w:rsid w:val="001A4C30"/>
    <w:rsid w:val="001A5098"/>
    <w:rsid w:val="001A5778"/>
    <w:rsid w:val="001B01C1"/>
    <w:rsid w:val="001B0773"/>
    <w:rsid w:val="001B1199"/>
    <w:rsid w:val="001B6B39"/>
    <w:rsid w:val="001B6D28"/>
    <w:rsid w:val="001B7836"/>
    <w:rsid w:val="001B7D21"/>
    <w:rsid w:val="001C2F59"/>
    <w:rsid w:val="001C4ED2"/>
    <w:rsid w:val="001C6288"/>
    <w:rsid w:val="001D20F8"/>
    <w:rsid w:val="001D6ACA"/>
    <w:rsid w:val="001E07B3"/>
    <w:rsid w:val="001E1A58"/>
    <w:rsid w:val="001E308A"/>
    <w:rsid w:val="001F1037"/>
    <w:rsid w:val="001F1251"/>
    <w:rsid w:val="001F13C3"/>
    <w:rsid w:val="001F2140"/>
    <w:rsid w:val="001F4639"/>
    <w:rsid w:val="001F46BA"/>
    <w:rsid w:val="00203483"/>
    <w:rsid w:val="00204ED7"/>
    <w:rsid w:val="002136D0"/>
    <w:rsid w:val="00214567"/>
    <w:rsid w:val="00230859"/>
    <w:rsid w:val="0023493F"/>
    <w:rsid w:val="00234E39"/>
    <w:rsid w:val="00235FBF"/>
    <w:rsid w:val="00236CE1"/>
    <w:rsid w:val="002377BC"/>
    <w:rsid w:val="0024348C"/>
    <w:rsid w:val="002457AB"/>
    <w:rsid w:val="00245E5E"/>
    <w:rsid w:val="00246FA9"/>
    <w:rsid w:val="00253C82"/>
    <w:rsid w:val="0025406F"/>
    <w:rsid w:val="002567DF"/>
    <w:rsid w:val="00257E62"/>
    <w:rsid w:val="002620C9"/>
    <w:rsid w:val="00270E95"/>
    <w:rsid w:val="002746D2"/>
    <w:rsid w:val="00276E60"/>
    <w:rsid w:val="002821E6"/>
    <w:rsid w:val="00286978"/>
    <w:rsid w:val="00295913"/>
    <w:rsid w:val="002A232B"/>
    <w:rsid w:val="002A3E24"/>
    <w:rsid w:val="002A42DE"/>
    <w:rsid w:val="002A7434"/>
    <w:rsid w:val="002B6587"/>
    <w:rsid w:val="002C1105"/>
    <w:rsid w:val="002C17F8"/>
    <w:rsid w:val="002C4B2B"/>
    <w:rsid w:val="002C54F7"/>
    <w:rsid w:val="002C5C70"/>
    <w:rsid w:val="002C695B"/>
    <w:rsid w:val="002D053B"/>
    <w:rsid w:val="002D3D9E"/>
    <w:rsid w:val="002E4F25"/>
    <w:rsid w:val="002E6DA7"/>
    <w:rsid w:val="002F02DB"/>
    <w:rsid w:val="002F0C8D"/>
    <w:rsid w:val="002F3D07"/>
    <w:rsid w:val="0030168E"/>
    <w:rsid w:val="0030208B"/>
    <w:rsid w:val="0030718E"/>
    <w:rsid w:val="00314984"/>
    <w:rsid w:val="00317C1A"/>
    <w:rsid w:val="00323F0F"/>
    <w:rsid w:val="00326668"/>
    <w:rsid w:val="003277A9"/>
    <w:rsid w:val="00330182"/>
    <w:rsid w:val="0033035B"/>
    <w:rsid w:val="003352F6"/>
    <w:rsid w:val="003357BD"/>
    <w:rsid w:val="003401A2"/>
    <w:rsid w:val="003423C0"/>
    <w:rsid w:val="00342AF4"/>
    <w:rsid w:val="00347D5E"/>
    <w:rsid w:val="00355942"/>
    <w:rsid w:val="0036204A"/>
    <w:rsid w:val="003641D4"/>
    <w:rsid w:val="00366468"/>
    <w:rsid w:val="003771C8"/>
    <w:rsid w:val="00381797"/>
    <w:rsid w:val="003817EB"/>
    <w:rsid w:val="003831D1"/>
    <w:rsid w:val="003848C4"/>
    <w:rsid w:val="00393B79"/>
    <w:rsid w:val="003973A0"/>
    <w:rsid w:val="00397FF3"/>
    <w:rsid w:val="003A0A51"/>
    <w:rsid w:val="003A14EE"/>
    <w:rsid w:val="003A56BC"/>
    <w:rsid w:val="003A5780"/>
    <w:rsid w:val="003A77BE"/>
    <w:rsid w:val="003A791F"/>
    <w:rsid w:val="003B0395"/>
    <w:rsid w:val="003B34A8"/>
    <w:rsid w:val="003C2A03"/>
    <w:rsid w:val="003C4804"/>
    <w:rsid w:val="003D331E"/>
    <w:rsid w:val="003D6BBB"/>
    <w:rsid w:val="003D778E"/>
    <w:rsid w:val="003E0166"/>
    <w:rsid w:val="003E188F"/>
    <w:rsid w:val="003E4768"/>
    <w:rsid w:val="003E482E"/>
    <w:rsid w:val="003E6434"/>
    <w:rsid w:val="003E6AD2"/>
    <w:rsid w:val="003F0A10"/>
    <w:rsid w:val="003F1FFD"/>
    <w:rsid w:val="003F5F17"/>
    <w:rsid w:val="003F6DBA"/>
    <w:rsid w:val="003F7497"/>
    <w:rsid w:val="00412795"/>
    <w:rsid w:val="004131CC"/>
    <w:rsid w:val="00416D03"/>
    <w:rsid w:val="00423F85"/>
    <w:rsid w:val="00426A3A"/>
    <w:rsid w:val="00426FB7"/>
    <w:rsid w:val="00434C43"/>
    <w:rsid w:val="00435AA3"/>
    <w:rsid w:val="00441419"/>
    <w:rsid w:val="00441C3F"/>
    <w:rsid w:val="00441D9F"/>
    <w:rsid w:val="00445771"/>
    <w:rsid w:val="00452F21"/>
    <w:rsid w:val="00462383"/>
    <w:rsid w:val="00462CD2"/>
    <w:rsid w:val="00462DC2"/>
    <w:rsid w:val="00464157"/>
    <w:rsid w:val="004643C3"/>
    <w:rsid w:val="00464462"/>
    <w:rsid w:val="00466A3E"/>
    <w:rsid w:val="00470D59"/>
    <w:rsid w:val="00480DFB"/>
    <w:rsid w:val="004813CC"/>
    <w:rsid w:val="004878AF"/>
    <w:rsid w:val="00487D64"/>
    <w:rsid w:val="004927BE"/>
    <w:rsid w:val="00493115"/>
    <w:rsid w:val="0049690F"/>
    <w:rsid w:val="004A0585"/>
    <w:rsid w:val="004A130C"/>
    <w:rsid w:val="004A2758"/>
    <w:rsid w:val="004A7AB4"/>
    <w:rsid w:val="004B372F"/>
    <w:rsid w:val="004B44BC"/>
    <w:rsid w:val="004C1C6A"/>
    <w:rsid w:val="004C2C30"/>
    <w:rsid w:val="004C4EB7"/>
    <w:rsid w:val="004C64BB"/>
    <w:rsid w:val="004C6C78"/>
    <w:rsid w:val="004D309C"/>
    <w:rsid w:val="004D45B4"/>
    <w:rsid w:val="004D46C4"/>
    <w:rsid w:val="004D7BE5"/>
    <w:rsid w:val="004E06ED"/>
    <w:rsid w:val="004E0A20"/>
    <w:rsid w:val="004E43C9"/>
    <w:rsid w:val="004E46DA"/>
    <w:rsid w:val="004E5395"/>
    <w:rsid w:val="004F39E9"/>
    <w:rsid w:val="004F52E8"/>
    <w:rsid w:val="004F690D"/>
    <w:rsid w:val="004F6A11"/>
    <w:rsid w:val="00503D51"/>
    <w:rsid w:val="00503FDA"/>
    <w:rsid w:val="00505357"/>
    <w:rsid w:val="00505C87"/>
    <w:rsid w:val="00505FD8"/>
    <w:rsid w:val="00513B25"/>
    <w:rsid w:val="00514414"/>
    <w:rsid w:val="00524669"/>
    <w:rsid w:val="00532BBF"/>
    <w:rsid w:val="00533862"/>
    <w:rsid w:val="00535490"/>
    <w:rsid w:val="00542680"/>
    <w:rsid w:val="005478CA"/>
    <w:rsid w:val="00550855"/>
    <w:rsid w:val="00554DC2"/>
    <w:rsid w:val="00564368"/>
    <w:rsid w:val="00564C90"/>
    <w:rsid w:val="00572A0F"/>
    <w:rsid w:val="00574BEE"/>
    <w:rsid w:val="00575FF5"/>
    <w:rsid w:val="0058109A"/>
    <w:rsid w:val="00581433"/>
    <w:rsid w:val="005868AE"/>
    <w:rsid w:val="00595AA8"/>
    <w:rsid w:val="005A01D0"/>
    <w:rsid w:val="005A03FA"/>
    <w:rsid w:val="005A377A"/>
    <w:rsid w:val="005A6E6B"/>
    <w:rsid w:val="005B2583"/>
    <w:rsid w:val="005B3D21"/>
    <w:rsid w:val="005B4660"/>
    <w:rsid w:val="005B7E13"/>
    <w:rsid w:val="005C3938"/>
    <w:rsid w:val="005C6797"/>
    <w:rsid w:val="005C6C8E"/>
    <w:rsid w:val="005D05FA"/>
    <w:rsid w:val="005D1A57"/>
    <w:rsid w:val="005D5BE0"/>
    <w:rsid w:val="005D702D"/>
    <w:rsid w:val="005D7761"/>
    <w:rsid w:val="005E01EC"/>
    <w:rsid w:val="005E138D"/>
    <w:rsid w:val="005E1BD5"/>
    <w:rsid w:val="005E763C"/>
    <w:rsid w:val="005E7BEF"/>
    <w:rsid w:val="005F086D"/>
    <w:rsid w:val="005F24F6"/>
    <w:rsid w:val="005F6F38"/>
    <w:rsid w:val="00600F21"/>
    <w:rsid w:val="006011A0"/>
    <w:rsid w:val="0060397F"/>
    <w:rsid w:val="00605609"/>
    <w:rsid w:val="00610A8E"/>
    <w:rsid w:val="0061546E"/>
    <w:rsid w:val="00616298"/>
    <w:rsid w:val="00622297"/>
    <w:rsid w:val="00623042"/>
    <w:rsid w:val="006239DB"/>
    <w:rsid w:val="00624472"/>
    <w:rsid w:val="006247F2"/>
    <w:rsid w:val="00624DFE"/>
    <w:rsid w:val="00625423"/>
    <w:rsid w:val="00630F26"/>
    <w:rsid w:val="0063724E"/>
    <w:rsid w:val="006426AE"/>
    <w:rsid w:val="00643FD2"/>
    <w:rsid w:val="00645EB2"/>
    <w:rsid w:val="00650D32"/>
    <w:rsid w:val="0065246C"/>
    <w:rsid w:val="00657145"/>
    <w:rsid w:val="006628BF"/>
    <w:rsid w:val="006635AD"/>
    <w:rsid w:val="00664752"/>
    <w:rsid w:val="006733AC"/>
    <w:rsid w:val="00674F0E"/>
    <w:rsid w:val="00674F7D"/>
    <w:rsid w:val="00676CE0"/>
    <w:rsid w:val="0068010B"/>
    <w:rsid w:val="006801F6"/>
    <w:rsid w:val="0068057A"/>
    <w:rsid w:val="00681021"/>
    <w:rsid w:val="00682E6E"/>
    <w:rsid w:val="00691CF5"/>
    <w:rsid w:val="0069312F"/>
    <w:rsid w:val="00695276"/>
    <w:rsid w:val="006A076B"/>
    <w:rsid w:val="006A370D"/>
    <w:rsid w:val="006A3B0D"/>
    <w:rsid w:val="006A4C8B"/>
    <w:rsid w:val="006B09BE"/>
    <w:rsid w:val="006B0B8E"/>
    <w:rsid w:val="006B15C4"/>
    <w:rsid w:val="006C31E1"/>
    <w:rsid w:val="006C4AF6"/>
    <w:rsid w:val="006C59BC"/>
    <w:rsid w:val="006C5A1D"/>
    <w:rsid w:val="006D06EE"/>
    <w:rsid w:val="006D1A02"/>
    <w:rsid w:val="006D22B5"/>
    <w:rsid w:val="006D6F7D"/>
    <w:rsid w:val="006E2808"/>
    <w:rsid w:val="006E4717"/>
    <w:rsid w:val="006E748A"/>
    <w:rsid w:val="006E7E66"/>
    <w:rsid w:val="006F20A5"/>
    <w:rsid w:val="006F46F5"/>
    <w:rsid w:val="006F4E64"/>
    <w:rsid w:val="006F7B0A"/>
    <w:rsid w:val="00700086"/>
    <w:rsid w:val="00700CB8"/>
    <w:rsid w:val="00703DBF"/>
    <w:rsid w:val="0071143D"/>
    <w:rsid w:val="00715625"/>
    <w:rsid w:val="00715F74"/>
    <w:rsid w:val="007203DC"/>
    <w:rsid w:val="007206EB"/>
    <w:rsid w:val="00721A76"/>
    <w:rsid w:val="00723E4F"/>
    <w:rsid w:val="00725E66"/>
    <w:rsid w:val="00726E17"/>
    <w:rsid w:val="00727CDB"/>
    <w:rsid w:val="0073407F"/>
    <w:rsid w:val="00734437"/>
    <w:rsid w:val="00735168"/>
    <w:rsid w:val="00741537"/>
    <w:rsid w:val="00742166"/>
    <w:rsid w:val="0074342B"/>
    <w:rsid w:val="00762CCB"/>
    <w:rsid w:val="00766486"/>
    <w:rsid w:val="00772390"/>
    <w:rsid w:val="00774CA3"/>
    <w:rsid w:val="007756E1"/>
    <w:rsid w:val="00775A1B"/>
    <w:rsid w:val="00780677"/>
    <w:rsid w:val="00783448"/>
    <w:rsid w:val="007838DC"/>
    <w:rsid w:val="00784667"/>
    <w:rsid w:val="00786615"/>
    <w:rsid w:val="00790911"/>
    <w:rsid w:val="007953D7"/>
    <w:rsid w:val="00797FF4"/>
    <w:rsid w:val="007C02B7"/>
    <w:rsid w:val="007C1CFA"/>
    <w:rsid w:val="007C2E2F"/>
    <w:rsid w:val="007C3F65"/>
    <w:rsid w:val="007C4570"/>
    <w:rsid w:val="007D0C64"/>
    <w:rsid w:val="007D39FD"/>
    <w:rsid w:val="007D3AC0"/>
    <w:rsid w:val="007D5762"/>
    <w:rsid w:val="007D6F4E"/>
    <w:rsid w:val="007D7CE0"/>
    <w:rsid w:val="007E01C9"/>
    <w:rsid w:val="007E3F69"/>
    <w:rsid w:val="007E570F"/>
    <w:rsid w:val="007F6CF2"/>
    <w:rsid w:val="007F75CA"/>
    <w:rsid w:val="0080197E"/>
    <w:rsid w:val="00803DF3"/>
    <w:rsid w:val="00803E92"/>
    <w:rsid w:val="00803F0C"/>
    <w:rsid w:val="00812C7D"/>
    <w:rsid w:val="0081634D"/>
    <w:rsid w:val="00817C91"/>
    <w:rsid w:val="00820C13"/>
    <w:rsid w:val="008235DB"/>
    <w:rsid w:val="00833E7C"/>
    <w:rsid w:val="0083503B"/>
    <w:rsid w:val="008354CA"/>
    <w:rsid w:val="008365FC"/>
    <w:rsid w:val="00842B57"/>
    <w:rsid w:val="00843835"/>
    <w:rsid w:val="0084575A"/>
    <w:rsid w:val="008474F2"/>
    <w:rsid w:val="00847658"/>
    <w:rsid w:val="0085027F"/>
    <w:rsid w:val="008554CD"/>
    <w:rsid w:val="00855D47"/>
    <w:rsid w:val="00857A24"/>
    <w:rsid w:val="008673DF"/>
    <w:rsid w:val="00870972"/>
    <w:rsid w:val="00870EFA"/>
    <w:rsid w:val="00871953"/>
    <w:rsid w:val="008754C7"/>
    <w:rsid w:val="008773DA"/>
    <w:rsid w:val="00877E50"/>
    <w:rsid w:val="00884ABF"/>
    <w:rsid w:val="008905B1"/>
    <w:rsid w:val="008909A4"/>
    <w:rsid w:val="00891F81"/>
    <w:rsid w:val="008938F6"/>
    <w:rsid w:val="008945CF"/>
    <w:rsid w:val="008948CC"/>
    <w:rsid w:val="00896FE1"/>
    <w:rsid w:val="008A0EB2"/>
    <w:rsid w:val="008A124E"/>
    <w:rsid w:val="008B283A"/>
    <w:rsid w:val="008B2BE6"/>
    <w:rsid w:val="008B303A"/>
    <w:rsid w:val="008B74EF"/>
    <w:rsid w:val="008B7DC1"/>
    <w:rsid w:val="008C33AB"/>
    <w:rsid w:val="008C7FA0"/>
    <w:rsid w:val="008D08A1"/>
    <w:rsid w:val="008D4E36"/>
    <w:rsid w:val="008D5256"/>
    <w:rsid w:val="008E29E2"/>
    <w:rsid w:val="008E692E"/>
    <w:rsid w:val="008F1539"/>
    <w:rsid w:val="008F773A"/>
    <w:rsid w:val="009012AF"/>
    <w:rsid w:val="0091159E"/>
    <w:rsid w:val="00911E81"/>
    <w:rsid w:val="0091736F"/>
    <w:rsid w:val="00917D2A"/>
    <w:rsid w:val="00920E8E"/>
    <w:rsid w:val="00922964"/>
    <w:rsid w:val="00925D37"/>
    <w:rsid w:val="00932B9E"/>
    <w:rsid w:val="009345DB"/>
    <w:rsid w:val="00934CB9"/>
    <w:rsid w:val="00940807"/>
    <w:rsid w:val="00941868"/>
    <w:rsid w:val="009420D0"/>
    <w:rsid w:val="00943B20"/>
    <w:rsid w:val="00944BDD"/>
    <w:rsid w:val="00944C1A"/>
    <w:rsid w:val="009476C9"/>
    <w:rsid w:val="00953076"/>
    <w:rsid w:val="00956316"/>
    <w:rsid w:val="0096516E"/>
    <w:rsid w:val="00967266"/>
    <w:rsid w:val="00974C48"/>
    <w:rsid w:val="00974F46"/>
    <w:rsid w:val="009768E6"/>
    <w:rsid w:val="00991C26"/>
    <w:rsid w:val="0099376B"/>
    <w:rsid w:val="00995F96"/>
    <w:rsid w:val="009A13A3"/>
    <w:rsid w:val="009A2ABD"/>
    <w:rsid w:val="009A7F2B"/>
    <w:rsid w:val="009B207E"/>
    <w:rsid w:val="009B32F8"/>
    <w:rsid w:val="009B573E"/>
    <w:rsid w:val="009C02D2"/>
    <w:rsid w:val="009C512A"/>
    <w:rsid w:val="009C6803"/>
    <w:rsid w:val="009D0F6E"/>
    <w:rsid w:val="009D50D4"/>
    <w:rsid w:val="009D512F"/>
    <w:rsid w:val="009D5BD8"/>
    <w:rsid w:val="009E0825"/>
    <w:rsid w:val="009E1F05"/>
    <w:rsid w:val="009E32D1"/>
    <w:rsid w:val="009E6B3F"/>
    <w:rsid w:val="009F1851"/>
    <w:rsid w:val="009F274E"/>
    <w:rsid w:val="009F3976"/>
    <w:rsid w:val="00A0640D"/>
    <w:rsid w:val="00A064EB"/>
    <w:rsid w:val="00A10BE5"/>
    <w:rsid w:val="00A11074"/>
    <w:rsid w:val="00A13270"/>
    <w:rsid w:val="00A1590A"/>
    <w:rsid w:val="00A200A5"/>
    <w:rsid w:val="00A21A8C"/>
    <w:rsid w:val="00A23DFE"/>
    <w:rsid w:val="00A27D0E"/>
    <w:rsid w:val="00A30FE0"/>
    <w:rsid w:val="00A31933"/>
    <w:rsid w:val="00A32BC8"/>
    <w:rsid w:val="00A349F1"/>
    <w:rsid w:val="00A35A13"/>
    <w:rsid w:val="00A466AB"/>
    <w:rsid w:val="00A46B01"/>
    <w:rsid w:val="00A5109A"/>
    <w:rsid w:val="00A515F5"/>
    <w:rsid w:val="00A5370F"/>
    <w:rsid w:val="00A54A24"/>
    <w:rsid w:val="00A55799"/>
    <w:rsid w:val="00A566F7"/>
    <w:rsid w:val="00A56D03"/>
    <w:rsid w:val="00A639ED"/>
    <w:rsid w:val="00A777EC"/>
    <w:rsid w:val="00A82174"/>
    <w:rsid w:val="00A839B9"/>
    <w:rsid w:val="00A846AE"/>
    <w:rsid w:val="00A84CCC"/>
    <w:rsid w:val="00A86278"/>
    <w:rsid w:val="00A87A76"/>
    <w:rsid w:val="00A87FA0"/>
    <w:rsid w:val="00A9259F"/>
    <w:rsid w:val="00A92986"/>
    <w:rsid w:val="00A92CB9"/>
    <w:rsid w:val="00A931A8"/>
    <w:rsid w:val="00AA0AC5"/>
    <w:rsid w:val="00AA0F09"/>
    <w:rsid w:val="00AA4216"/>
    <w:rsid w:val="00AC24F9"/>
    <w:rsid w:val="00AC2A95"/>
    <w:rsid w:val="00AC712C"/>
    <w:rsid w:val="00AD3AB2"/>
    <w:rsid w:val="00AD6B47"/>
    <w:rsid w:val="00AD6C75"/>
    <w:rsid w:val="00AD7434"/>
    <w:rsid w:val="00AE232A"/>
    <w:rsid w:val="00AE5F2E"/>
    <w:rsid w:val="00AF0FB4"/>
    <w:rsid w:val="00AF1BED"/>
    <w:rsid w:val="00AF1C89"/>
    <w:rsid w:val="00AF35F0"/>
    <w:rsid w:val="00AF3673"/>
    <w:rsid w:val="00AF4079"/>
    <w:rsid w:val="00AF5517"/>
    <w:rsid w:val="00AF7C77"/>
    <w:rsid w:val="00B00ED0"/>
    <w:rsid w:val="00B01AE0"/>
    <w:rsid w:val="00B01ECC"/>
    <w:rsid w:val="00B02346"/>
    <w:rsid w:val="00B060EA"/>
    <w:rsid w:val="00B07503"/>
    <w:rsid w:val="00B10E9F"/>
    <w:rsid w:val="00B15032"/>
    <w:rsid w:val="00B23399"/>
    <w:rsid w:val="00B23EBD"/>
    <w:rsid w:val="00B30AFB"/>
    <w:rsid w:val="00B43698"/>
    <w:rsid w:val="00B46A84"/>
    <w:rsid w:val="00B47E83"/>
    <w:rsid w:val="00B57E0F"/>
    <w:rsid w:val="00B62065"/>
    <w:rsid w:val="00B71DD5"/>
    <w:rsid w:val="00B72E3A"/>
    <w:rsid w:val="00B735C1"/>
    <w:rsid w:val="00B73FE9"/>
    <w:rsid w:val="00B75CEF"/>
    <w:rsid w:val="00B8076C"/>
    <w:rsid w:val="00B80F05"/>
    <w:rsid w:val="00B814EE"/>
    <w:rsid w:val="00B8473B"/>
    <w:rsid w:val="00B90D3D"/>
    <w:rsid w:val="00B92F12"/>
    <w:rsid w:val="00B971C2"/>
    <w:rsid w:val="00BA1565"/>
    <w:rsid w:val="00BA404A"/>
    <w:rsid w:val="00BB3F3E"/>
    <w:rsid w:val="00BC1872"/>
    <w:rsid w:val="00BC1B50"/>
    <w:rsid w:val="00BC44DF"/>
    <w:rsid w:val="00BC4934"/>
    <w:rsid w:val="00BD1F36"/>
    <w:rsid w:val="00BD3C47"/>
    <w:rsid w:val="00BD7336"/>
    <w:rsid w:val="00BE1B39"/>
    <w:rsid w:val="00BE3BAC"/>
    <w:rsid w:val="00BE3CC5"/>
    <w:rsid w:val="00BE7235"/>
    <w:rsid w:val="00BF1D49"/>
    <w:rsid w:val="00BF1E65"/>
    <w:rsid w:val="00BF791A"/>
    <w:rsid w:val="00C06005"/>
    <w:rsid w:val="00C06926"/>
    <w:rsid w:val="00C06BEA"/>
    <w:rsid w:val="00C06D6E"/>
    <w:rsid w:val="00C14C99"/>
    <w:rsid w:val="00C2063F"/>
    <w:rsid w:val="00C21C86"/>
    <w:rsid w:val="00C23D02"/>
    <w:rsid w:val="00C26AF9"/>
    <w:rsid w:val="00C273C7"/>
    <w:rsid w:val="00C36E68"/>
    <w:rsid w:val="00C37A93"/>
    <w:rsid w:val="00C42806"/>
    <w:rsid w:val="00C43746"/>
    <w:rsid w:val="00C44D39"/>
    <w:rsid w:val="00C450D1"/>
    <w:rsid w:val="00C45509"/>
    <w:rsid w:val="00C4743B"/>
    <w:rsid w:val="00C55804"/>
    <w:rsid w:val="00C55F86"/>
    <w:rsid w:val="00C60DC1"/>
    <w:rsid w:val="00C62E26"/>
    <w:rsid w:val="00C706ED"/>
    <w:rsid w:val="00C734E1"/>
    <w:rsid w:val="00C76263"/>
    <w:rsid w:val="00C845B6"/>
    <w:rsid w:val="00C848C7"/>
    <w:rsid w:val="00CA5E6B"/>
    <w:rsid w:val="00CA759E"/>
    <w:rsid w:val="00CB2911"/>
    <w:rsid w:val="00CB2BAB"/>
    <w:rsid w:val="00CB3B60"/>
    <w:rsid w:val="00CC2823"/>
    <w:rsid w:val="00CD11AA"/>
    <w:rsid w:val="00CD43A8"/>
    <w:rsid w:val="00CE742D"/>
    <w:rsid w:val="00CF1D63"/>
    <w:rsid w:val="00CF1DF4"/>
    <w:rsid w:val="00CF29F4"/>
    <w:rsid w:val="00CF2A70"/>
    <w:rsid w:val="00CF31DE"/>
    <w:rsid w:val="00D0020E"/>
    <w:rsid w:val="00D05D41"/>
    <w:rsid w:val="00D06395"/>
    <w:rsid w:val="00D1160A"/>
    <w:rsid w:val="00D11D60"/>
    <w:rsid w:val="00D14EB1"/>
    <w:rsid w:val="00D16CA1"/>
    <w:rsid w:val="00D176C4"/>
    <w:rsid w:val="00D2072E"/>
    <w:rsid w:val="00D2335F"/>
    <w:rsid w:val="00D233C7"/>
    <w:rsid w:val="00D24618"/>
    <w:rsid w:val="00D2463B"/>
    <w:rsid w:val="00D247A8"/>
    <w:rsid w:val="00D312F1"/>
    <w:rsid w:val="00D36B45"/>
    <w:rsid w:val="00D37FEA"/>
    <w:rsid w:val="00D507D5"/>
    <w:rsid w:val="00D537C6"/>
    <w:rsid w:val="00D5430F"/>
    <w:rsid w:val="00D564F1"/>
    <w:rsid w:val="00D56534"/>
    <w:rsid w:val="00D6349F"/>
    <w:rsid w:val="00D63957"/>
    <w:rsid w:val="00D705A1"/>
    <w:rsid w:val="00D71F15"/>
    <w:rsid w:val="00D760E6"/>
    <w:rsid w:val="00D80A25"/>
    <w:rsid w:val="00D82825"/>
    <w:rsid w:val="00D8365B"/>
    <w:rsid w:val="00D8610D"/>
    <w:rsid w:val="00D87182"/>
    <w:rsid w:val="00D87B56"/>
    <w:rsid w:val="00D9389E"/>
    <w:rsid w:val="00D9468D"/>
    <w:rsid w:val="00DA0F8C"/>
    <w:rsid w:val="00DA1B57"/>
    <w:rsid w:val="00DB0B03"/>
    <w:rsid w:val="00DB23E5"/>
    <w:rsid w:val="00DB48F6"/>
    <w:rsid w:val="00DE017F"/>
    <w:rsid w:val="00DE24CB"/>
    <w:rsid w:val="00DE340F"/>
    <w:rsid w:val="00DE50DD"/>
    <w:rsid w:val="00DF32B8"/>
    <w:rsid w:val="00DF3E48"/>
    <w:rsid w:val="00E02042"/>
    <w:rsid w:val="00E0249F"/>
    <w:rsid w:val="00E039A0"/>
    <w:rsid w:val="00E07978"/>
    <w:rsid w:val="00E11F92"/>
    <w:rsid w:val="00E1205B"/>
    <w:rsid w:val="00E12BB5"/>
    <w:rsid w:val="00E12C96"/>
    <w:rsid w:val="00E14A67"/>
    <w:rsid w:val="00E14F37"/>
    <w:rsid w:val="00E21097"/>
    <w:rsid w:val="00E27202"/>
    <w:rsid w:val="00E30039"/>
    <w:rsid w:val="00E3022D"/>
    <w:rsid w:val="00E366D4"/>
    <w:rsid w:val="00E371E4"/>
    <w:rsid w:val="00E4280F"/>
    <w:rsid w:val="00E448D6"/>
    <w:rsid w:val="00E449D4"/>
    <w:rsid w:val="00E45A21"/>
    <w:rsid w:val="00E46AB6"/>
    <w:rsid w:val="00E50B7B"/>
    <w:rsid w:val="00E529F1"/>
    <w:rsid w:val="00E53695"/>
    <w:rsid w:val="00E5445F"/>
    <w:rsid w:val="00E60B8F"/>
    <w:rsid w:val="00E65695"/>
    <w:rsid w:val="00E66CFD"/>
    <w:rsid w:val="00E709E5"/>
    <w:rsid w:val="00E721EC"/>
    <w:rsid w:val="00E73C08"/>
    <w:rsid w:val="00E75E82"/>
    <w:rsid w:val="00E810B0"/>
    <w:rsid w:val="00E866BE"/>
    <w:rsid w:val="00E86C30"/>
    <w:rsid w:val="00E878DF"/>
    <w:rsid w:val="00E90791"/>
    <w:rsid w:val="00E90C30"/>
    <w:rsid w:val="00E93811"/>
    <w:rsid w:val="00EA3710"/>
    <w:rsid w:val="00EA5CD0"/>
    <w:rsid w:val="00EA6578"/>
    <w:rsid w:val="00EB04D6"/>
    <w:rsid w:val="00EB16C3"/>
    <w:rsid w:val="00EB3FDD"/>
    <w:rsid w:val="00EB73BD"/>
    <w:rsid w:val="00EC31A3"/>
    <w:rsid w:val="00ED057A"/>
    <w:rsid w:val="00ED1DB1"/>
    <w:rsid w:val="00ED2065"/>
    <w:rsid w:val="00EE258E"/>
    <w:rsid w:val="00EE32F4"/>
    <w:rsid w:val="00EE3CF3"/>
    <w:rsid w:val="00EE7F22"/>
    <w:rsid w:val="00EF417F"/>
    <w:rsid w:val="00EF5F71"/>
    <w:rsid w:val="00F212F3"/>
    <w:rsid w:val="00F275D0"/>
    <w:rsid w:val="00F27895"/>
    <w:rsid w:val="00F4020C"/>
    <w:rsid w:val="00F4138F"/>
    <w:rsid w:val="00F42005"/>
    <w:rsid w:val="00F420E5"/>
    <w:rsid w:val="00F456A7"/>
    <w:rsid w:val="00F5150F"/>
    <w:rsid w:val="00F53779"/>
    <w:rsid w:val="00F63B2C"/>
    <w:rsid w:val="00F65C85"/>
    <w:rsid w:val="00F70515"/>
    <w:rsid w:val="00F73DA3"/>
    <w:rsid w:val="00F742AC"/>
    <w:rsid w:val="00F80013"/>
    <w:rsid w:val="00F81AFB"/>
    <w:rsid w:val="00F84951"/>
    <w:rsid w:val="00F852A1"/>
    <w:rsid w:val="00F85B32"/>
    <w:rsid w:val="00F8724D"/>
    <w:rsid w:val="00F90502"/>
    <w:rsid w:val="00F90BF4"/>
    <w:rsid w:val="00F93EDB"/>
    <w:rsid w:val="00F96576"/>
    <w:rsid w:val="00FA0971"/>
    <w:rsid w:val="00FA3CFC"/>
    <w:rsid w:val="00FA65C0"/>
    <w:rsid w:val="00FB00FA"/>
    <w:rsid w:val="00FB2652"/>
    <w:rsid w:val="00FB398A"/>
    <w:rsid w:val="00FB6672"/>
    <w:rsid w:val="00FC006B"/>
    <w:rsid w:val="00FC1438"/>
    <w:rsid w:val="00FC1C13"/>
    <w:rsid w:val="00FC6B2A"/>
    <w:rsid w:val="00FD2516"/>
    <w:rsid w:val="00FD326A"/>
    <w:rsid w:val="00FE147C"/>
    <w:rsid w:val="00FE28F8"/>
    <w:rsid w:val="00FE2DF6"/>
    <w:rsid w:val="00FE3B6B"/>
    <w:rsid w:val="00FF016F"/>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7777AB52-3941-4B99-A1AF-9E347441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BDD"/>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847658"/>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847658"/>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49362">
      <w:bodyDiv w:val="1"/>
      <w:marLeft w:val="0"/>
      <w:marRight w:val="0"/>
      <w:marTop w:val="0"/>
      <w:marBottom w:val="0"/>
      <w:divBdr>
        <w:top w:val="none" w:sz="0" w:space="0" w:color="auto"/>
        <w:left w:val="none" w:sz="0" w:space="0" w:color="auto"/>
        <w:bottom w:val="none" w:sz="0" w:space="0" w:color="auto"/>
        <w:right w:val="none" w:sz="0" w:space="0" w:color="auto"/>
      </w:divBdr>
    </w:div>
    <w:div w:id="237252613">
      <w:bodyDiv w:val="1"/>
      <w:marLeft w:val="0"/>
      <w:marRight w:val="0"/>
      <w:marTop w:val="0"/>
      <w:marBottom w:val="0"/>
      <w:divBdr>
        <w:top w:val="none" w:sz="0" w:space="0" w:color="auto"/>
        <w:left w:val="none" w:sz="0" w:space="0" w:color="auto"/>
        <w:bottom w:val="none" w:sz="0" w:space="0" w:color="auto"/>
        <w:right w:val="none" w:sz="0" w:space="0" w:color="auto"/>
      </w:divBdr>
    </w:div>
    <w:div w:id="1032926081">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524317995">
      <w:bodyDiv w:val="1"/>
      <w:marLeft w:val="0"/>
      <w:marRight w:val="0"/>
      <w:marTop w:val="0"/>
      <w:marBottom w:val="0"/>
      <w:divBdr>
        <w:top w:val="none" w:sz="0" w:space="0" w:color="auto"/>
        <w:left w:val="none" w:sz="0" w:space="0" w:color="auto"/>
        <w:bottom w:val="none" w:sz="0" w:space="0" w:color="auto"/>
        <w:right w:val="none" w:sz="0" w:space="0" w:color="auto"/>
      </w:divBdr>
    </w:div>
    <w:div w:id="1545605153">
      <w:bodyDiv w:val="1"/>
      <w:marLeft w:val="0"/>
      <w:marRight w:val="0"/>
      <w:marTop w:val="0"/>
      <w:marBottom w:val="0"/>
      <w:divBdr>
        <w:top w:val="none" w:sz="0" w:space="0" w:color="auto"/>
        <w:left w:val="none" w:sz="0" w:space="0" w:color="auto"/>
        <w:bottom w:val="none" w:sz="0" w:space="0" w:color="auto"/>
        <w:right w:val="none" w:sz="0" w:space="0" w:color="auto"/>
      </w:divBdr>
    </w:div>
    <w:div w:id="208321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571A7-B57D-4C2E-9C07-A731D9F4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ind.0000.dotx</Template>
  <TotalTime>9</TotalTime>
  <Pages>1</Pages>
  <Words>207</Words>
  <Characters>1122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Usuário</cp:lastModifiedBy>
  <cp:revision>14</cp:revision>
  <cp:lastPrinted>2020-10-19T19:09:00Z</cp:lastPrinted>
  <dcterms:created xsi:type="dcterms:W3CDTF">2020-11-30T12:40:00Z</dcterms:created>
  <dcterms:modified xsi:type="dcterms:W3CDTF">2020-11-30T12:49:00Z</dcterms:modified>
</cp:coreProperties>
</file>